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990" w:rsidRDefault="00D13990" w:rsidP="00D139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t>R5-23450</w:t>
      </w:r>
      <w:r>
        <w:rPr>
          <w:b/>
          <w:i/>
          <w:noProof/>
          <w:sz w:val="28"/>
        </w:rPr>
        <w:t>7</w:t>
      </w:r>
    </w:p>
    <w:p w:rsidR="00D13990" w:rsidRPr="00F438BD" w:rsidRDefault="00D13990" w:rsidP="00D13990">
      <w:pPr>
        <w:pStyle w:val="CRCoverPage"/>
        <w:outlineLvl w:val="0"/>
        <w:rPr>
          <w:b/>
          <w:noProof/>
          <w:sz w:val="24"/>
        </w:rPr>
      </w:pPr>
      <w:r w:rsidRPr="00B564D2">
        <w:rPr>
          <w:b/>
          <w:noProof/>
          <w:sz w:val="24"/>
        </w:rPr>
        <w:t>Toulouse</w:t>
      </w:r>
      <w:r w:rsidRPr="00642455">
        <w:rPr>
          <w:b/>
          <w:noProof/>
          <w:sz w:val="24"/>
        </w:rPr>
        <w:t xml:space="preserve"> , </w:t>
      </w:r>
      <w:r>
        <w:rPr>
          <w:b/>
          <w:noProof/>
          <w:sz w:val="24"/>
        </w:rPr>
        <w:t>F</w:t>
      </w:r>
      <w:r>
        <w:rPr>
          <w:rFonts w:hint="eastAsia"/>
          <w:b/>
          <w:noProof/>
          <w:sz w:val="24"/>
          <w:lang w:eastAsia="zh-CN"/>
        </w:rPr>
        <w:t>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642455">
        <w:rPr>
          <w:b/>
          <w:noProof/>
          <w:sz w:val="24"/>
        </w:rPr>
        <w:t>2</w:t>
      </w:r>
      <w:r>
        <w:rPr>
          <w:b/>
          <w:noProof/>
          <w:sz w:val="24"/>
        </w:rPr>
        <w:t>1</w:t>
      </w:r>
      <w:r>
        <w:rPr>
          <w:b/>
          <w:noProof/>
          <w:sz w:val="24"/>
          <w:vertAlign w:val="superscript"/>
        </w:rPr>
        <w:t xml:space="preserve">st </w:t>
      </w:r>
      <w:r w:rsidRPr="00090520">
        <w:rPr>
          <w:b/>
          <w:noProof/>
          <w:sz w:val="24"/>
        </w:rPr>
        <w:t>–</w:t>
      </w:r>
      <w:r>
        <w:rPr>
          <w:b/>
          <w:noProof/>
          <w:sz w:val="24"/>
        </w:rPr>
        <w:t xml:space="preserve"> </w:t>
      </w:r>
      <w:r w:rsidRPr="00642455">
        <w:rPr>
          <w:b/>
          <w:noProof/>
          <w:sz w:val="24"/>
        </w:rPr>
        <w:t>2</w:t>
      </w:r>
      <w:r>
        <w:rPr>
          <w:b/>
          <w:noProof/>
          <w:sz w:val="24"/>
        </w:rPr>
        <w:t>5</w:t>
      </w:r>
      <w:r w:rsidRPr="00642455">
        <w:rPr>
          <w:b/>
          <w:noProof/>
          <w:sz w:val="24"/>
          <w:vertAlign w:val="superscript"/>
        </w:rPr>
        <w:t>th</w:t>
      </w:r>
      <w:r>
        <w:rPr>
          <w:b/>
          <w:noProof/>
          <w:sz w:val="24"/>
        </w:rPr>
        <w:t xml:space="preserve"> Aug. 2023</w:t>
      </w:r>
    </w:p>
    <w:p w:rsidR="0048709E" w:rsidRPr="00D13990"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100</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DA63AC">
        <w:rPr>
          <w:rStyle w:val="PLChar"/>
          <w:sz w:val="20"/>
        </w:rPr>
        <w:t>34507</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100</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100</w:t>
      </w:r>
      <w:r w:rsidR="006540FC">
        <w:t xml:space="preserve">, and, is the update of </w:t>
      </w:r>
      <w:r w:rsidR="005A1A70" w:rsidRPr="005A1A70">
        <w:rPr>
          <w:rStyle w:val="af7"/>
        </w:rPr>
        <w:t>R5-233067</w:t>
      </w:r>
      <w:r w:rsidR="006540FC">
        <w:t xml:space="preserve"> [</w:t>
      </w:r>
      <w:r w:rsidR="005A1A70">
        <w:t>20</w:t>
      </w:r>
      <w:r w:rsidR="006540FC">
        <w:t xml:space="preserve">] which contained the tracker status </w:t>
      </w:r>
      <w:r w:rsidR="007265FA">
        <w:t>after</w:t>
      </w:r>
      <w:r w:rsidR="008E01BD">
        <w:t xml:space="preserve"> </w:t>
      </w:r>
      <w:r w:rsidR="006540FC">
        <w:t>the RAN5#9</w:t>
      </w:r>
      <w:r w:rsidR="005A1A70">
        <w:t>9</w:t>
      </w:r>
      <w:bookmarkStart w:id="5" w:name="_GoBack"/>
      <w:bookmarkEnd w:id="5"/>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7"/>
        </w:rPr>
        <w:t>R5-2</w:t>
      </w:r>
      <w:r>
        <w:rPr>
          <w:rStyle w:val="af7"/>
        </w:rPr>
        <w:t>3306</w:t>
      </w:r>
      <w:r>
        <w:rPr>
          <w:rStyle w:val="af7"/>
        </w:rPr>
        <w:t>7</w:t>
      </w:r>
      <w:r>
        <w:tab/>
      </w:r>
      <w:r w:rsidRPr="001F386C">
        <w:t xml:space="preserve">TS 36.523-1 Tracker status </w:t>
      </w:r>
      <w:r w:rsidRPr="00DA63AC">
        <w:rPr>
          <w:rFonts w:hint="eastAsia"/>
        </w:rPr>
        <w:t>after</w:t>
      </w:r>
      <w:r>
        <w:t xml:space="preserve"> </w:t>
      </w:r>
      <w:r w:rsidRPr="001F386C">
        <w:t>RAN5-9</w:t>
      </w:r>
      <w:r>
        <w:t>9</w:t>
      </w:r>
    </w:p>
    <w:p w:rsidR="00B16E78" w:rsidRPr="00DA63AC" w:rsidRDefault="00B16E78" w:rsidP="00AD6561">
      <w:pPr>
        <w:pStyle w:val="EX"/>
      </w:pPr>
    </w:p>
    <w:sectPr w:rsidR="00B16E78" w:rsidRPr="00DA63AC">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AB2" w:rsidRDefault="00532AB2">
      <w:r>
        <w:separator/>
      </w:r>
    </w:p>
  </w:endnote>
  <w:endnote w:type="continuationSeparator" w:id="0">
    <w:p w:rsidR="00532AB2" w:rsidRDefault="0053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AB2" w:rsidRDefault="00532AB2">
      <w:r>
        <w:separator/>
      </w:r>
    </w:p>
  </w:footnote>
  <w:footnote w:type="continuationSeparator" w:id="0">
    <w:p w:rsidR="00532AB2" w:rsidRDefault="00532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95D92F"/>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D32EF97-7567-4846-B4A7-F28D8DEEA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Pages>
  <Words>693</Words>
  <Characters>3956</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4640</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40</cp:revision>
  <cp:lastPrinted>2009-01-20T05:46:00Z</cp:lastPrinted>
  <dcterms:created xsi:type="dcterms:W3CDTF">2022-02-14T02:34:00Z</dcterms:created>
  <dcterms:modified xsi:type="dcterms:W3CDTF">2023-08-10T12:36:00Z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(3)6QP6RS9tvRIaffNr3GMULQT6A9vN2CSUwgzJbgZ+i4U/9aHtJRaS0eXD0/CqsWp5qbVHMEhf
H/Ma+OCKY3pcoBv4ZifXJQ8v8IoYusya1uidcdZpchnVJV5sypJnahMSx40Li6Ckp3T7jECe
fhFTsuJHd7+JIsbKNt3xZiNXgaXYRAgC/iVTLVoumNjWshNKgA2Vu21LLdmJrHd/1DuKk39q
t1rCJ6QzdSMMG3Ijxl</vt:lpwstr>
  </property>
  <property fmtid="{D5CDD505-2E9C-101B-9397-08002B2CF9AE}" pid="4" name="_2015_ms_pID_7253431">
    <vt:lpwstr>Scprb44cUeO6qS9kLHNMrPTH8a16k4QIuhqNF2Vn0EqcEprY4BPwfw
vAJysOqaC9Ah6g7qGP0NRusmcxQDHg1g7hcu7U11d9k5kWS8C8QIapsg9mJUmV6cY0HfzF72
QWRehGB01dH7hX3OCJwblOY4qyHuTLI5HNfMpzpfxxl3OJJKzlAC4iB/rqVeSD5VSs+CHea2
OBErcTRJEfaBAfu5f2dTL2ANwgci+hPdK6GM</vt:lpwstr>
  </property>
  <property fmtid="{D5CDD505-2E9C-101B-9397-08002B2CF9AE}" pid="5" name="_2015_ms_pID_7253432">
    <vt:lpwstr>+dTqKn7Bn7De/A5sIqkTyFw=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1691670057</vt:lpwstr>
  </property>
</Properties>
</file>